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D7E5" w14:textId="77777777" w:rsidR="007C43FC" w:rsidRPr="007C43FC" w:rsidRDefault="007C43FC" w:rsidP="008B6DB9">
      <w:pPr>
        <w:pStyle w:val="Tytu"/>
        <w:spacing w:after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14:paraId="46082270" w14:textId="17DA59CA" w:rsidR="007C43FC" w:rsidRPr="00CC4573" w:rsidRDefault="00CC4573" w:rsidP="007C43FC">
      <w:pPr>
        <w:pStyle w:val="Nagwek2"/>
        <w:ind w:right="50"/>
        <w:jc w:val="right"/>
        <w:rPr>
          <w:rFonts w:ascii="Times New Roman" w:hAnsi="Times New Roman"/>
          <w:b w:val="0"/>
        </w:rPr>
      </w:pPr>
      <w:r w:rsidRPr="00CC4573">
        <w:rPr>
          <w:rFonts w:ascii="Times New Roman" w:hAnsi="Times New Roman"/>
          <w:b w:val="0"/>
        </w:rPr>
        <w:t xml:space="preserve">Załącznik nr </w:t>
      </w:r>
      <w:r w:rsidR="001D3937">
        <w:rPr>
          <w:rFonts w:ascii="Times New Roman" w:hAnsi="Times New Roman"/>
          <w:b w:val="0"/>
        </w:rPr>
        <w:t>4</w:t>
      </w:r>
      <w:r w:rsidR="00EB4044">
        <w:rPr>
          <w:rFonts w:ascii="Times New Roman" w:hAnsi="Times New Roman"/>
          <w:b w:val="0"/>
        </w:rPr>
        <w:t>a</w:t>
      </w:r>
      <w:r w:rsidR="007C43FC" w:rsidRPr="00CC4573">
        <w:rPr>
          <w:rFonts w:ascii="Times New Roman" w:hAnsi="Times New Roman"/>
          <w:b w:val="0"/>
        </w:rPr>
        <w:t xml:space="preserve"> </w:t>
      </w:r>
    </w:p>
    <w:p w14:paraId="411E1002" w14:textId="77777777" w:rsidR="007C43FC" w:rsidRPr="00CC4573" w:rsidRDefault="007C43FC" w:rsidP="007C43FC">
      <w:pPr>
        <w:pStyle w:val="Nagwek2"/>
        <w:ind w:right="50"/>
        <w:jc w:val="right"/>
        <w:rPr>
          <w:rFonts w:ascii="Times New Roman" w:hAnsi="Times New Roman"/>
          <w:b w:val="0"/>
        </w:rPr>
      </w:pPr>
      <w:r w:rsidRPr="00CC4573">
        <w:rPr>
          <w:rFonts w:ascii="Times New Roman" w:hAnsi="Times New Roman"/>
          <w:b w:val="0"/>
        </w:rPr>
        <w:t>do umowy nr ___________________________</w:t>
      </w:r>
    </w:p>
    <w:p w14:paraId="3958F717" w14:textId="77777777" w:rsidR="007C43FC" w:rsidRDefault="007C43FC" w:rsidP="007C43FC">
      <w:pPr>
        <w:pStyle w:val="Tytu"/>
        <w:spacing w:line="360" w:lineRule="auto"/>
        <w:rPr>
          <w:sz w:val="24"/>
        </w:rPr>
      </w:pPr>
    </w:p>
    <w:p w14:paraId="250C0972" w14:textId="77777777" w:rsidR="007C43FC" w:rsidRPr="00D63904" w:rsidRDefault="007C43FC" w:rsidP="007C43FC">
      <w:pPr>
        <w:pStyle w:val="Tytu"/>
        <w:spacing w:line="360" w:lineRule="auto"/>
        <w:rPr>
          <w:b w:val="0"/>
          <w:sz w:val="24"/>
        </w:rPr>
      </w:pPr>
      <w:r w:rsidRPr="00D63904">
        <w:rPr>
          <w:sz w:val="24"/>
        </w:rPr>
        <w:t>PROTOKÓŁ</w:t>
      </w:r>
      <w:r w:rsidR="000A1674">
        <w:rPr>
          <w:sz w:val="24"/>
        </w:rPr>
        <w:t xml:space="preserve"> nr: </w:t>
      </w:r>
    </w:p>
    <w:p w14:paraId="59D316F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sz w:val="24"/>
        </w:rPr>
        <w:t>Odbioru końcowego / częściowego</w:t>
      </w:r>
      <w:r w:rsidRPr="00D63904">
        <w:rPr>
          <w:sz w:val="24"/>
          <w:vertAlign w:val="superscript"/>
        </w:rPr>
        <w:t>*</w:t>
      </w:r>
      <w:r w:rsidRPr="00D63904">
        <w:rPr>
          <w:sz w:val="24"/>
        </w:rPr>
        <w:t xml:space="preserve"> i przekazania do eksploatacji (obiektu) zadania</w:t>
      </w:r>
      <w:r w:rsidRPr="00D63904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           </w:t>
      </w:r>
      <w:r w:rsidRPr="00D63904">
        <w:rPr>
          <w:b w:val="0"/>
          <w:sz w:val="24"/>
        </w:rPr>
        <w:t>sporządzony w dniu …………………….. w.................................................</w:t>
      </w:r>
    </w:p>
    <w:p w14:paraId="122485D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E2FD5A9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Do umowy Nr .............................................................. z dnia …………….................. </w:t>
      </w:r>
    </w:p>
    <w:p w14:paraId="2C248997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Zlecenie   Nr ............................................. z dnia …………………...............  </w:t>
      </w:r>
    </w:p>
    <w:p w14:paraId="10BF2D7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140E0C4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Skład komisji odbioru </w:t>
      </w:r>
    </w:p>
    <w:p w14:paraId="00FB7634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Przedstawiciele Zamawiającego: </w:t>
      </w:r>
    </w:p>
    <w:p w14:paraId="49F268CE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Przewodniczący…………………………………………………………….................</w:t>
      </w:r>
      <w:r w:rsidR="000A1674">
        <w:rPr>
          <w:b w:val="0"/>
          <w:sz w:val="24"/>
        </w:rPr>
        <w:t>....</w:t>
      </w:r>
      <w:r w:rsidRPr="00D63904">
        <w:rPr>
          <w:b w:val="0"/>
          <w:sz w:val="24"/>
        </w:rPr>
        <w:t>....</w:t>
      </w:r>
    </w:p>
    <w:p w14:paraId="73AB7E5A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151B2DFF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użytkownika:…………………………………………....................</w:t>
      </w:r>
      <w:r w:rsidR="000A1674">
        <w:rPr>
          <w:b w:val="0"/>
          <w:sz w:val="24"/>
        </w:rPr>
        <w:t>......</w:t>
      </w:r>
      <w:r w:rsidRPr="00D63904">
        <w:rPr>
          <w:b w:val="0"/>
          <w:sz w:val="24"/>
        </w:rPr>
        <w:t>......</w:t>
      </w:r>
    </w:p>
    <w:p w14:paraId="4EC0474F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417C79F7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Wykonawcy...................................................................................</w:t>
      </w:r>
      <w:r>
        <w:rPr>
          <w:b w:val="0"/>
          <w:sz w:val="24"/>
        </w:rPr>
        <w:t>.......</w:t>
      </w:r>
      <w:r w:rsidRPr="00D63904">
        <w:rPr>
          <w:b w:val="0"/>
          <w:sz w:val="24"/>
        </w:rPr>
        <w:t>..</w:t>
      </w:r>
      <w:r w:rsidRPr="00D63904">
        <w:rPr>
          <w:b w:val="0"/>
          <w:sz w:val="24"/>
        </w:rPr>
        <w:br/>
        <w:t>..................................................................................................................................</w:t>
      </w:r>
      <w:r>
        <w:rPr>
          <w:b w:val="0"/>
          <w:sz w:val="24"/>
        </w:rPr>
        <w:t>.</w:t>
      </w:r>
      <w:r w:rsidR="000A1674">
        <w:rPr>
          <w:b w:val="0"/>
          <w:sz w:val="24"/>
        </w:rPr>
        <w:t>.......</w:t>
      </w:r>
      <w:r>
        <w:rPr>
          <w:b w:val="0"/>
          <w:sz w:val="24"/>
        </w:rPr>
        <w:t>.......</w:t>
      </w:r>
    </w:p>
    <w:p w14:paraId="5F5FD185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Przedstawiciele Podwykonawcy  …………………………………………………………...</w:t>
      </w:r>
    </w:p>
    <w:p w14:paraId="79F5BE85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……………………………………………………………………………………………….</w:t>
      </w:r>
    </w:p>
    <w:p w14:paraId="639AE109" w14:textId="77777777" w:rsidR="007C43FC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Inne osoby obecne przy odbiorze: ………………………………………………………….</w:t>
      </w:r>
    </w:p>
    <w:p w14:paraId="47B805B0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</w:t>
      </w:r>
    </w:p>
    <w:p w14:paraId="79BF0E98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Komisja odbioru powołana przez ……………………. Pismem nr …………………… z dnia ………………………..</w:t>
      </w:r>
    </w:p>
    <w:p w14:paraId="319FDF5F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5D49069E" w14:textId="77777777" w:rsidR="000A1674" w:rsidRDefault="000A1674" w:rsidP="000A1674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Komisji odbioru przedłożono następujące dokumenty: </w:t>
      </w:r>
    </w:p>
    <w:p w14:paraId="558FC3B3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07537DE0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2910B7AB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Inne dokumenty…………...</w:t>
      </w:r>
    </w:p>
    <w:p w14:paraId="0162E4EE" w14:textId="77777777" w:rsidR="000A1674" w:rsidRPr="00D6390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49F52EB7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Charakterystyka odbieranych robót / faz robót / z określeniem :</w:t>
      </w:r>
    </w:p>
    <w:p w14:paraId="5E0DFB6C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Zakresu robót .........................................................................................................</w:t>
      </w:r>
      <w:r w:rsidRPr="00D63904">
        <w:rPr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5973347A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Ilość zrealizowanych robót  / km,  jednostki rozjazdowych, sztuki, komplety, itp. </w:t>
      </w:r>
    </w:p>
    <w:p w14:paraId="33B108C8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29AAC00B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1696223E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Materiał powierzony Wykonawcy (ilość) </w:t>
      </w:r>
    </w:p>
    <w:p w14:paraId="18AC5980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</w:t>
      </w:r>
      <w:r>
        <w:rPr>
          <w:b w:val="0"/>
          <w:sz w:val="24"/>
        </w:rPr>
        <w:t>…………………………………………………………………………………………………</w:t>
      </w:r>
      <w:r w:rsidRPr="00D63904">
        <w:rPr>
          <w:b w:val="0"/>
          <w:sz w:val="24"/>
        </w:rPr>
        <w:t>……….……...………………………………………………………………………………..…………...…………………………………………………………............</w:t>
      </w:r>
    </w:p>
    <w:p w14:paraId="26F24716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Szczegółowy zakres robót ujęty został w książce obmiarów / kosztorysie powykonawczym*, będącym załącznikiem do niniejszego protokołu odbioru.</w:t>
      </w:r>
    </w:p>
    <w:p w14:paraId="379DEAB0" w14:textId="77777777" w:rsidR="007C43FC" w:rsidRDefault="007C43FC" w:rsidP="007C43FC">
      <w:pPr>
        <w:pStyle w:val="Tytu"/>
        <w:jc w:val="left"/>
        <w:rPr>
          <w:b w:val="0"/>
          <w:sz w:val="24"/>
        </w:rPr>
      </w:pPr>
    </w:p>
    <w:p w14:paraId="404137A8" w14:textId="77777777" w:rsidR="000A1674" w:rsidRPr="000A1674" w:rsidRDefault="000A1674" w:rsidP="000A1674">
      <w:pPr>
        <w:pStyle w:val="Tytu"/>
        <w:rPr>
          <w:sz w:val="24"/>
          <w:u w:val="single"/>
        </w:rPr>
      </w:pPr>
      <w:r w:rsidRPr="000A1674">
        <w:rPr>
          <w:sz w:val="24"/>
          <w:u w:val="single"/>
        </w:rPr>
        <w:lastRenderedPageBreak/>
        <w:t>CZĘŚĆ II</w:t>
      </w:r>
    </w:p>
    <w:p w14:paraId="2100FA14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Na podstawie przedłożonych dokumentów i pomiarów powykonawczych dostarczonych przez Wykonawcę, po zapoznaniu się z przedmiotem odbioru  komisja odbioru stwierdza:    * zgodność / niezgodność, wykonanych robót z dokumentacją / zleceniem, </w:t>
      </w:r>
      <w:r w:rsidR="00E4294C">
        <w:rPr>
          <w:b w:val="0"/>
          <w:sz w:val="24"/>
        </w:rPr>
        <w:t>oraz stwierdza że zakres robót został wykonany i nadaje się do przekazania do dalszej fazy robót</w:t>
      </w:r>
    </w:p>
    <w:p w14:paraId="3D86A722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</w:t>
      </w:r>
      <w:r w:rsidR="00E4294C">
        <w:rPr>
          <w:b w:val="0"/>
          <w:sz w:val="24"/>
        </w:rPr>
        <w:t>...............</w:t>
      </w:r>
    </w:p>
    <w:p w14:paraId="71C6A355" w14:textId="77777777" w:rsidR="007C43FC" w:rsidRPr="001A4283" w:rsidRDefault="007C43FC" w:rsidP="007C43FC">
      <w:pPr>
        <w:pStyle w:val="Tytu"/>
        <w:ind w:left="360"/>
        <w:jc w:val="left"/>
        <w:rPr>
          <w:b w:val="0"/>
          <w:sz w:val="22"/>
          <w:szCs w:val="22"/>
        </w:rPr>
      </w:pPr>
    </w:p>
    <w:p w14:paraId="6C74E7DE" w14:textId="77777777" w:rsidR="007C43FC" w:rsidRPr="00685288" w:rsidRDefault="007C43FC" w:rsidP="007C43FC">
      <w:pPr>
        <w:spacing w:line="360" w:lineRule="auto"/>
        <w:ind w:left="330"/>
        <w:rPr>
          <w:rFonts w:ascii="Arial" w:hAnsi="Arial"/>
          <w:sz w:val="20"/>
          <w:szCs w:val="20"/>
        </w:rPr>
      </w:pPr>
      <w:r w:rsidRPr="00E4294C">
        <w:rPr>
          <w:rFonts w:ascii="Times New Roman" w:hAnsi="Times New Roman"/>
        </w:rPr>
        <w:t>Powód odmowy przyjęcia Robót przez zamawiającego:</w:t>
      </w:r>
      <w:r w:rsidRPr="0068528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 </w:t>
      </w:r>
      <w:r w:rsidRPr="00685288"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  <w:szCs w:val="20"/>
        </w:rPr>
        <w:t>…………………………………………………………………….……</w:t>
      </w:r>
    </w:p>
    <w:p w14:paraId="5BF0106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 xml:space="preserve">     </w:t>
      </w:r>
      <w:r w:rsidRPr="00D63904">
        <w:rPr>
          <w:b w:val="0"/>
          <w:sz w:val="24"/>
        </w:rPr>
        <w:t xml:space="preserve"> dokonano odbioru robót (z uwagami / bez uwag* )</w:t>
      </w:r>
    </w:p>
    <w:p w14:paraId="23B14643" w14:textId="77777777" w:rsidR="007C43FC" w:rsidRPr="00D63904" w:rsidRDefault="007C43FC" w:rsidP="007C43FC">
      <w:pPr>
        <w:pStyle w:val="Tytu"/>
        <w:numPr>
          <w:ilvl w:val="0"/>
          <w:numId w:val="58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/ </w:t>
      </w:r>
      <w:r w:rsidRPr="00D63904">
        <w:rPr>
          <w:b w:val="0"/>
          <w:i/>
          <w:sz w:val="24"/>
        </w:rPr>
        <w:t>wymienić wady i niedoróbki  oraz termin ich usunięcia</w:t>
      </w:r>
      <w:r w:rsidRPr="00D63904">
        <w:rPr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62E136D4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……………………………………………………………………………………………..</w:t>
      </w:r>
    </w:p>
    <w:p w14:paraId="75014F95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b) odbioru robót nie dokonano z powodu: ……………………………………………………….....................................................</w:t>
      </w:r>
    </w:p>
    <w:p w14:paraId="4E570EE6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7CE36C7C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3BC5D692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Terminowość wykonania zadania:</w:t>
      </w:r>
    </w:p>
    <w:p w14:paraId="2FC56CE4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przekazania placu budowy:………………………………….......................</w:t>
      </w:r>
    </w:p>
    <w:p w14:paraId="43EF361A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rozpoczęcia robót:………………………………………..............................</w:t>
      </w:r>
    </w:p>
    <w:p w14:paraId="4AFB6407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zakończenia robót:……………………………………...............................</w:t>
      </w:r>
    </w:p>
    <w:p w14:paraId="29393F8E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opóźnienia wykonania robót...............................................................................</w:t>
      </w:r>
    </w:p>
    <w:p w14:paraId="1447EA5A" w14:textId="77777777" w:rsidR="007C43FC" w:rsidRPr="00D63904" w:rsidRDefault="007C43FC" w:rsidP="007C43FC">
      <w:pPr>
        <w:pStyle w:val="Tytu"/>
        <w:ind w:left="72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</w:t>
      </w:r>
    </w:p>
    <w:p w14:paraId="25F64847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Komisja odbioru ocenia jakość wykonanego (obiektu) zadania:…………………………….............................................................................</w:t>
      </w:r>
    </w:p>
    <w:p w14:paraId="743F8D81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….……………………………………………………………………………………………</w:t>
      </w:r>
    </w:p>
    <w:p w14:paraId="4524732B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Obiekt oddaje się do eksploatacji z następującymi warunkami:...............................</w:t>
      </w:r>
    </w:p>
    <w:p w14:paraId="22630247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4B5B2679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02DFD125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Gwarancja na wykonane roboty obowiązuje do .........................................</w:t>
      </w:r>
      <w:r>
        <w:rPr>
          <w:b w:val="0"/>
          <w:sz w:val="24"/>
        </w:rPr>
        <w:t>........</w:t>
      </w:r>
      <w:r w:rsidRPr="00D63904">
        <w:rPr>
          <w:b w:val="0"/>
          <w:sz w:val="24"/>
        </w:rPr>
        <w:t>.............. Rękojmia na wykonane roboty obowiązuje do .......................................................</w:t>
      </w:r>
    </w:p>
    <w:p w14:paraId="5F671C1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1AE2356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Niniejszy protokół upoważnia / nie upoważnia* Wykonawcę do wystawienia faktury VAT.</w:t>
      </w:r>
    </w:p>
    <w:p w14:paraId="608E5775" w14:textId="77777777" w:rsidR="007C43FC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Wartość robót wg książki obmiarów / kosztorysu powykonawczego* wynosi : .........................................................................................................................................</w:t>
      </w:r>
    </w:p>
    <w:p w14:paraId="4FBE0CB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48FA3021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dotychczas zafakturowano (przy dopuszczeniu odbiorów częściowych) : .................................................................</w:t>
      </w:r>
    </w:p>
    <w:p w14:paraId="41153A8E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 zafakturowania :............................................................</w:t>
      </w:r>
    </w:p>
    <w:p w14:paraId="667427E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Podpisy członków komisji:</w:t>
      </w:r>
    </w:p>
    <w:p w14:paraId="112B023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39FFB34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Zamawiającego:</w:t>
      </w:r>
    </w:p>
    <w:p w14:paraId="218E258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654196DC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 komisji: ............................................................................................</w:t>
      </w:r>
    </w:p>
    <w:p w14:paraId="20455D53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użytkownika:.......................................................................................</w:t>
      </w:r>
    </w:p>
    <w:p w14:paraId="201A061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2169023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5485D71C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 .......................................................................................</w:t>
      </w:r>
    </w:p>
    <w:p w14:paraId="2D9A27B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0DF14E9A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7D611E3E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lastRenderedPageBreak/>
        <w:t>Przedstawiciele Podwykonawcy</w:t>
      </w:r>
      <w:r w:rsidRPr="00D63904">
        <w:rPr>
          <w:b w:val="0"/>
          <w:sz w:val="24"/>
        </w:rPr>
        <w:t>.......................................................................................</w:t>
      </w:r>
    </w:p>
    <w:p w14:paraId="11D2287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4667EF8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1C5D80D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4A2372D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Załączniki: ………………………………………………………………………………………..............</w:t>
      </w:r>
    </w:p>
    <w:p w14:paraId="4CF8B22A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</w:t>
      </w:r>
    </w:p>
    <w:p w14:paraId="7BD7C0D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F0E9C54" w14:textId="77777777" w:rsidR="007C43FC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Rozdzielnik:</w:t>
      </w:r>
    </w:p>
    <w:p w14:paraId="0E900548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8E5">
        <w:rPr>
          <w:b w:val="0"/>
          <w:sz w:val="24"/>
        </w:rPr>
        <w:t>*/ - niepotrzebne skreślić.</w:t>
      </w:r>
    </w:p>
    <w:sectPr w:rsidR="007C43FC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8D8F" w14:textId="77777777" w:rsidR="002E1E2A" w:rsidRDefault="002E1E2A">
      <w:r>
        <w:separator/>
      </w:r>
    </w:p>
  </w:endnote>
  <w:endnote w:type="continuationSeparator" w:id="0">
    <w:p w14:paraId="3F7AC7CB" w14:textId="77777777" w:rsidR="002E1E2A" w:rsidRDefault="002E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7490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D368778" w14:textId="77777777" w:rsidR="00953845" w:rsidRDefault="0095384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5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5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F7FF28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98FF" w14:textId="77777777" w:rsidR="002E1E2A" w:rsidRDefault="002E1E2A">
      <w:r>
        <w:rPr>
          <w:color w:val="000000"/>
        </w:rPr>
        <w:separator/>
      </w:r>
    </w:p>
  </w:footnote>
  <w:footnote w:type="continuationSeparator" w:id="0">
    <w:p w14:paraId="46C0F457" w14:textId="77777777" w:rsidR="002E1E2A" w:rsidRDefault="002E1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F221D2"/>
    <w:multiLevelType w:val="hybridMultilevel"/>
    <w:tmpl w:val="39BE8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21119"/>
    <w:multiLevelType w:val="hybridMultilevel"/>
    <w:tmpl w:val="C7BA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2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8110176"/>
    <w:multiLevelType w:val="hybridMultilevel"/>
    <w:tmpl w:val="05864A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5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7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8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9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6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8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0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2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3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6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7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641381724">
    <w:abstractNumId w:val="58"/>
  </w:num>
  <w:num w:numId="2" w16cid:durableId="1849055473">
    <w:abstractNumId w:val="46"/>
  </w:num>
  <w:num w:numId="3" w16cid:durableId="850334482">
    <w:abstractNumId w:val="32"/>
  </w:num>
  <w:num w:numId="4" w16cid:durableId="1461728136">
    <w:abstractNumId w:val="2"/>
  </w:num>
  <w:num w:numId="5" w16cid:durableId="2146578375">
    <w:abstractNumId w:val="54"/>
  </w:num>
  <w:num w:numId="6" w16cid:durableId="864058310">
    <w:abstractNumId w:val="44"/>
  </w:num>
  <w:num w:numId="7" w16cid:durableId="701709288">
    <w:abstractNumId w:val="8"/>
  </w:num>
  <w:num w:numId="8" w16cid:durableId="2089956832">
    <w:abstractNumId w:val="56"/>
  </w:num>
  <w:num w:numId="9" w16cid:durableId="1810515252">
    <w:abstractNumId w:val="48"/>
  </w:num>
  <w:num w:numId="10" w16cid:durableId="1093087489">
    <w:abstractNumId w:val="35"/>
  </w:num>
  <w:num w:numId="11" w16cid:durableId="482896167">
    <w:abstractNumId w:val="43"/>
  </w:num>
  <w:num w:numId="12" w16cid:durableId="906191381">
    <w:abstractNumId w:val="57"/>
  </w:num>
  <w:num w:numId="13" w16cid:durableId="1530878609">
    <w:abstractNumId w:val="25"/>
  </w:num>
  <w:num w:numId="14" w16cid:durableId="1658217811">
    <w:abstractNumId w:val="36"/>
  </w:num>
  <w:num w:numId="15" w16cid:durableId="257178546">
    <w:abstractNumId w:val="11"/>
  </w:num>
  <w:num w:numId="16" w16cid:durableId="103698033">
    <w:abstractNumId w:val="45"/>
  </w:num>
  <w:num w:numId="17" w16cid:durableId="2098869240">
    <w:abstractNumId w:val="15"/>
  </w:num>
  <w:num w:numId="18" w16cid:durableId="423384734">
    <w:abstractNumId w:val="4"/>
  </w:num>
  <w:num w:numId="19" w16cid:durableId="1811747043">
    <w:abstractNumId w:val="5"/>
  </w:num>
  <w:num w:numId="20" w16cid:durableId="799959412">
    <w:abstractNumId w:val="22"/>
  </w:num>
  <w:num w:numId="21" w16cid:durableId="1007439340">
    <w:abstractNumId w:val="37"/>
  </w:num>
  <w:num w:numId="22" w16cid:durableId="984041191">
    <w:abstractNumId w:val="12"/>
  </w:num>
  <w:num w:numId="23" w16cid:durableId="243757368">
    <w:abstractNumId w:val="26"/>
  </w:num>
  <w:num w:numId="24" w16cid:durableId="1109348393">
    <w:abstractNumId w:val="24"/>
  </w:num>
  <w:num w:numId="25" w16cid:durableId="467554525">
    <w:abstractNumId w:val="52"/>
  </w:num>
  <w:num w:numId="26" w16cid:durableId="1297832922">
    <w:abstractNumId w:val="42"/>
  </w:num>
  <w:num w:numId="27" w16cid:durableId="528689412">
    <w:abstractNumId w:val="51"/>
  </w:num>
  <w:num w:numId="28" w16cid:durableId="1811289575">
    <w:abstractNumId w:val="3"/>
  </w:num>
  <w:num w:numId="29" w16cid:durableId="863904277">
    <w:abstractNumId w:val="41"/>
  </w:num>
  <w:num w:numId="30" w16cid:durableId="1287002747">
    <w:abstractNumId w:val="47"/>
  </w:num>
  <w:num w:numId="31" w16cid:durableId="1325817535">
    <w:abstractNumId w:val="49"/>
  </w:num>
  <w:num w:numId="32" w16cid:durableId="1381437968">
    <w:abstractNumId w:val="17"/>
  </w:num>
  <w:num w:numId="33" w16cid:durableId="761413195">
    <w:abstractNumId w:val="23"/>
  </w:num>
  <w:num w:numId="34" w16cid:durableId="344140212">
    <w:abstractNumId w:val="31"/>
  </w:num>
  <w:num w:numId="35" w16cid:durableId="987514042">
    <w:abstractNumId w:val="18"/>
  </w:num>
  <w:num w:numId="36" w16cid:durableId="360325452">
    <w:abstractNumId w:val="29"/>
  </w:num>
  <w:num w:numId="37" w16cid:durableId="1811435631">
    <w:abstractNumId w:val="27"/>
  </w:num>
  <w:num w:numId="38" w16cid:durableId="773784999">
    <w:abstractNumId w:val="39"/>
  </w:num>
  <w:num w:numId="39" w16cid:durableId="1769497538">
    <w:abstractNumId w:val="13"/>
  </w:num>
  <w:num w:numId="40" w16cid:durableId="1936668561">
    <w:abstractNumId w:val="55"/>
  </w:num>
  <w:num w:numId="41" w16cid:durableId="1662387903">
    <w:abstractNumId w:val="34"/>
  </w:num>
  <w:num w:numId="42" w16cid:durableId="311951627">
    <w:abstractNumId w:val="1"/>
  </w:num>
  <w:num w:numId="43" w16cid:durableId="1341084428">
    <w:abstractNumId w:val="0"/>
  </w:num>
  <w:num w:numId="44" w16cid:durableId="2059472201">
    <w:abstractNumId w:val="62"/>
  </w:num>
  <w:num w:numId="45" w16cid:durableId="681979493">
    <w:abstractNumId w:val="28"/>
  </w:num>
  <w:num w:numId="46" w16cid:durableId="1523934406">
    <w:abstractNumId w:val="61"/>
  </w:num>
  <w:num w:numId="47" w16cid:durableId="1070350667">
    <w:abstractNumId w:val="59"/>
  </w:num>
  <w:num w:numId="48" w16cid:durableId="1657421246">
    <w:abstractNumId w:val="21"/>
  </w:num>
  <w:num w:numId="49" w16cid:durableId="642662374">
    <w:abstractNumId w:val="6"/>
    <w:lvlOverride w:ilvl="0">
      <w:startOverride w:val="1"/>
    </w:lvlOverride>
  </w:num>
  <w:num w:numId="50" w16cid:durableId="557518885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14921426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7915953">
    <w:abstractNumId w:val="60"/>
  </w:num>
  <w:num w:numId="53" w16cid:durableId="196699795">
    <w:abstractNumId w:val="30"/>
  </w:num>
  <w:num w:numId="54" w16cid:durableId="1968388539">
    <w:abstractNumId w:val="33"/>
  </w:num>
  <w:num w:numId="55" w16cid:durableId="1635259327">
    <w:abstractNumId w:val="38"/>
  </w:num>
  <w:num w:numId="56" w16cid:durableId="418986870">
    <w:abstractNumId w:val="16"/>
  </w:num>
  <w:num w:numId="57" w16cid:durableId="771323055">
    <w:abstractNumId w:val="19"/>
  </w:num>
  <w:num w:numId="58" w16cid:durableId="283585705">
    <w:abstractNumId w:val="53"/>
  </w:num>
  <w:num w:numId="59" w16cid:durableId="519507887">
    <w:abstractNumId w:val="50"/>
  </w:num>
  <w:num w:numId="60" w16cid:durableId="335813941">
    <w:abstractNumId w:val="7"/>
  </w:num>
  <w:num w:numId="61" w16cid:durableId="1451436983">
    <w:abstractNumId w:val="40"/>
  </w:num>
  <w:num w:numId="62" w16cid:durableId="371923639">
    <w:abstractNumId w:val="14"/>
  </w:num>
  <w:num w:numId="63" w16cid:durableId="1123042438">
    <w:abstractNumId w:val="9"/>
  </w:num>
  <w:num w:numId="64" w16cid:durableId="1467121399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1674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D3937"/>
    <w:rsid w:val="001E7C87"/>
    <w:rsid w:val="00201790"/>
    <w:rsid w:val="0020318C"/>
    <w:rsid w:val="002075A5"/>
    <w:rsid w:val="0021173B"/>
    <w:rsid w:val="00212268"/>
    <w:rsid w:val="00225D50"/>
    <w:rsid w:val="00234262"/>
    <w:rsid w:val="00234D72"/>
    <w:rsid w:val="0024610C"/>
    <w:rsid w:val="00262E47"/>
    <w:rsid w:val="00272030"/>
    <w:rsid w:val="00282C2F"/>
    <w:rsid w:val="002847E3"/>
    <w:rsid w:val="002B23D4"/>
    <w:rsid w:val="002B5273"/>
    <w:rsid w:val="002C7AE7"/>
    <w:rsid w:val="002E1E2A"/>
    <w:rsid w:val="002F332B"/>
    <w:rsid w:val="00302D3F"/>
    <w:rsid w:val="0031057A"/>
    <w:rsid w:val="00326FB8"/>
    <w:rsid w:val="00355807"/>
    <w:rsid w:val="00383C9B"/>
    <w:rsid w:val="003858FA"/>
    <w:rsid w:val="003A1068"/>
    <w:rsid w:val="003A49FE"/>
    <w:rsid w:val="003A5939"/>
    <w:rsid w:val="003B5856"/>
    <w:rsid w:val="003C0FEA"/>
    <w:rsid w:val="003E3B86"/>
    <w:rsid w:val="003E792A"/>
    <w:rsid w:val="003F4CCF"/>
    <w:rsid w:val="0040457A"/>
    <w:rsid w:val="004307F0"/>
    <w:rsid w:val="00434760"/>
    <w:rsid w:val="00435706"/>
    <w:rsid w:val="00445933"/>
    <w:rsid w:val="00462EFF"/>
    <w:rsid w:val="004673D6"/>
    <w:rsid w:val="00471763"/>
    <w:rsid w:val="00483116"/>
    <w:rsid w:val="004B5240"/>
    <w:rsid w:val="004C6CF5"/>
    <w:rsid w:val="005136D4"/>
    <w:rsid w:val="005171C8"/>
    <w:rsid w:val="00535C36"/>
    <w:rsid w:val="00537C2A"/>
    <w:rsid w:val="00544444"/>
    <w:rsid w:val="0054533F"/>
    <w:rsid w:val="00556FF9"/>
    <w:rsid w:val="00564565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E56EA"/>
    <w:rsid w:val="00707F0B"/>
    <w:rsid w:val="00711A8A"/>
    <w:rsid w:val="0071337C"/>
    <w:rsid w:val="00732BD9"/>
    <w:rsid w:val="007471D4"/>
    <w:rsid w:val="00753936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922855"/>
    <w:rsid w:val="00935066"/>
    <w:rsid w:val="00942918"/>
    <w:rsid w:val="0094677D"/>
    <w:rsid w:val="00953845"/>
    <w:rsid w:val="00957EEA"/>
    <w:rsid w:val="00964869"/>
    <w:rsid w:val="00974BC3"/>
    <w:rsid w:val="00981042"/>
    <w:rsid w:val="00992C24"/>
    <w:rsid w:val="00994B4C"/>
    <w:rsid w:val="0099697A"/>
    <w:rsid w:val="009A0D6B"/>
    <w:rsid w:val="009F3502"/>
    <w:rsid w:val="00A21DA1"/>
    <w:rsid w:val="00A23CBA"/>
    <w:rsid w:val="00A25C51"/>
    <w:rsid w:val="00A347D7"/>
    <w:rsid w:val="00A44FF7"/>
    <w:rsid w:val="00A615E5"/>
    <w:rsid w:val="00A64FF9"/>
    <w:rsid w:val="00A671C9"/>
    <w:rsid w:val="00A67F8A"/>
    <w:rsid w:val="00A74CEA"/>
    <w:rsid w:val="00AA687D"/>
    <w:rsid w:val="00AB6FD2"/>
    <w:rsid w:val="00AF12F8"/>
    <w:rsid w:val="00AF3020"/>
    <w:rsid w:val="00AF69FF"/>
    <w:rsid w:val="00B03325"/>
    <w:rsid w:val="00B10958"/>
    <w:rsid w:val="00B27AC9"/>
    <w:rsid w:val="00B43854"/>
    <w:rsid w:val="00B4564B"/>
    <w:rsid w:val="00B60B32"/>
    <w:rsid w:val="00B61B74"/>
    <w:rsid w:val="00B72B2D"/>
    <w:rsid w:val="00B812A0"/>
    <w:rsid w:val="00B8253F"/>
    <w:rsid w:val="00B826D8"/>
    <w:rsid w:val="00B870A6"/>
    <w:rsid w:val="00B96F01"/>
    <w:rsid w:val="00BA75D0"/>
    <w:rsid w:val="00BF5C30"/>
    <w:rsid w:val="00C01871"/>
    <w:rsid w:val="00C04CFF"/>
    <w:rsid w:val="00C14C55"/>
    <w:rsid w:val="00C15D65"/>
    <w:rsid w:val="00C23EDE"/>
    <w:rsid w:val="00C27BC0"/>
    <w:rsid w:val="00C42496"/>
    <w:rsid w:val="00C6764B"/>
    <w:rsid w:val="00C7101C"/>
    <w:rsid w:val="00C92C3C"/>
    <w:rsid w:val="00CB141A"/>
    <w:rsid w:val="00CC1EE0"/>
    <w:rsid w:val="00CC4573"/>
    <w:rsid w:val="00CC47F2"/>
    <w:rsid w:val="00CE04F7"/>
    <w:rsid w:val="00CE69F5"/>
    <w:rsid w:val="00D00BD6"/>
    <w:rsid w:val="00D22FD5"/>
    <w:rsid w:val="00D26AE6"/>
    <w:rsid w:val="00D27559"/>
    <w:rsid w:val="00D42710"/>
    <w:rsid w:val="00D42E3C"/>
    <w:rsid w:val="00D61272"/>
    <w:rsid w:val="00D64984"/>
    <w:rsid w:val="00D712A8"/>
    <w:rsid w:val="00D875AD"/>
    <w:rsid w:val="00DB37F5"/>
    <w:rsid w:val="00DB5C37"/>
    <w:rsid w:val="00DC46AA"/>
    <w:rsid w:val="00DD376F"/>
    <w:rsid w:val="00DD55E8"/>
    <w:rsid w:val="00DE3AA5"/>
    <w:rsid w:val="00E06E76"/>
    <w:rsid w:val="00E37B81"/>
    <w:rsid w:val="00E4294C"/>
    <w:rsid w:val="00E612B9"/>
    <w:rsid w:val="00E81760"/>
    <w:rsid w:val="00EA0296"/>
    <w:rsid w:val="00EA08AA"/>
    <w:rsid w:val="00EA0E4C"/>
    <w:rsid w:val="00EA5603"/>
    <w:rsid w:val="00EB2A52"/>
    <w:rsid w:val="00EB4044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81F9C"/>
  <w15:docId w15:val="{67ACF9C4-57F3-499D-A416-76504838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C6D4-4809-42E3-8862-39C3C9EA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14</TotalTime>
  <Pages>3</Pages>
  <Words>951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8</cp:revision>
  <cp:lastPrinted>2026-04-24T09:01:00Z</cp:lastPrinted>
  <dcterms:created xsi:type="dcterms:W3CDTF">2017-02-21T06:16:00Z</dcterms:created>
  <dcterms:modified xsi:type="dcterms:W3CDTF">2026-04-24T09:01:00Z</dcterms:modified>
</cp:coreProperties>
</file>